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Brighton and Hove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Brighton and Hove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Brighton and Hove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Brighton and Hove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Brighton and Hove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Brighton and Hove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Brighton and Hove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Brighton and Hove is estimated to be </w:t>
      </w:r>
      <w:r w:rsidRPr="00773DF7">
        <w:rPr>
          <w:rFonts w:ascii="Libre Franklin Light" w:eastAsia="Times New Roman" w:hAnsi="Libre Franklin Light" w:cs="Calibri Light"/>
          <w:b/>
          <w:bCs/>
          <w:color w:val="C45911" w:themeColor="accent2" w:themeShade="BF"/>
        </w:rPr>
        <w:t xml:space="preserve">£6,373,876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Brighton and Hove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Brighton and Hove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Brighton and Hove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Brighton and Hove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ighton and Hov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Brighton and Hove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ighton and Hov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Brighton and Hove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Brighton and Hove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ighton and Hov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Brighton and Hove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Brighton and Hove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Brighton and Hove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61.3%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Brighton and Hove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Brighton and Hove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Brighton and Hove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£6,373,876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Brighton and Hove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£103,820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£2,147,056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£153,807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£43,258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£79,307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£3,846,628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£6,373,876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Brighton and Hove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Brighton and Hove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29.0%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Brighton and Hove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Brighton and Hove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Brighton and Hove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Brighton and Hove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67.2%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Brighton and Hove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29.0%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Brighton and Hove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Brighton and Hove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Brighton and Hove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Brighton and Hove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67.2%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Brighton and Hove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90D4409-575D-4507-9264-C5CFBFA7ED9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